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329A" w14:textId="60A57482" w:rsidR="00535962" w:rsidRPr="00F7167E" w:rsidRDefault="007322AD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0B9E318" wp14:editId="087663D7">
            <wp:simplePos x="0" y="0"/>
            <wp:positionH relativeFrom="column">
              <wp:posOffset>2409825</wp:posOffset>
            </wp:positionH>
            <wp:positionV relativeFrom="paragraph">
              <wp:posOffset>-475155</wp:posOffset>
            </wp:positionV>
            <wp:extent cx="882015" cy="8788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1D8E7D6" wp14:editId="58F5A09F">
                <wp:simplePos x="0" y="0"/>
                <wp:positionH relativeFrom="column">
                  <wp:posOffset>4326388</wp:posOffset>
                </wp:positionH>
                <wp:positionV relativeFrom="paragraph">
                  <wp:posOffset>-466725</wp:posOffset>
                </wp:positionV>
                <wp:extent cx="1730375" cy="701040"/>
                <wp:effectExtent l="19050" t="0" r="2222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867" y="621"/>
                            <a:ext cx="2482" cy="860"/>
                            <a:chOff x="9093" y="776"/>
                            <a:chExt cx="2067" cy="8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93" y="1159"/>
                              <a:ext cx="2009" cy="41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F864E88" w14:textId="5F319E09" w:rsidR="001466B0" w:rsidRPr="00535962" w:rsidRDefault="009374D5" w:rsidP="001466B0">
                                    <w:pPr>
                                      <w:jc w:val="center"/>
                                    </w:pPr>
                                    <w:r w:rsidRPr="009374D5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CE513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9374D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7507F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7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32D5B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8E7D6" id="Group 21" o:spid="_x0000_s1026" style="position:absolute;margin-left:340.65pt;margin-top:-36.75pt;width:136.2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867;top:621;width:2482;height:860" coordorigin="9093,776" coordsize="20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93;top:1159;width:2009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864E88" w14:textId="5F319E09" w:rsidR="001466B0" w:rsidRPr="00535962" w:rsidRDefault="009374D5" w:rsidP="001466B0">
                              <w:pPr>
                                <w:jc w:val="center"/>
                              </w:pPr>
                              <w:r w:rsidRPr="009374D5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CE513C">
                                <w:rPr>
                                  <w:rStyle w:val="Style2"/>
                                </w:rPr>
                                <w:t>3</w:t>
                              </w:r>
                              <w:r w:rsidRPr="009374D5">
                                <w:rPr>
                                  <w:rStyle w:val="Style2"/>
                                </w:rPr>
                                <w:t>-00</w:t>
                              </w:r>
                              <w:r w:rsidR="0017507F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7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132D5B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22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3E4B5" wp14:editId="30AE3BE6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976755" cy="676275"/>
                <wp:effectExtent l="4445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A8935D" w14:textId="47C71D8D" w:rsidR="00BC61BD" w:rsidRPr="00BC61BD" w:rsidRDefault="00CA38CF">
                            <w:pPr>
                              <w:rPr>
                                <w:lang w:val="en-US"/>
                              </w:rPr>
                            </w:pPr>
                            <w:r w:rsidRPr="007134E2">
                              <w:rPr>
                                <w:noProof/>
                              </w:rPr>
                              <w:drawing>
                                <wp:inline distT="0" distB="0" distL="0" distR="0" wp14:anchorId="3CC58111" wp14:editId="290EA1BA">
                                  <wp:extent cx="1793875" cy="633836"/>
                                  <wp:effectExtent l="0" t="0" r="0" b="0"/>
                                  <wp:docPr id="4" name="Picture 2" descr="Logotipo&#10;&#10;Descripción generada automá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Logotipo&#10;&#10;Descripción generada automáticament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alphaModFix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3875" cy="6338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3E4B5" id="Text Box 2" o:spid="_x0000_s1031" type="#_x0000_t202" style="position:absolute;margin-left:-41.65pt;margin-top:-12.75pt;width:155.6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" filled="f" stroked="f">
                <v:textbox>
                  <w:txbxContent>
                    <w:p w14:paraId="68A8935D" w14:textId="47C71D8D" w:rsidR="00BC61BD" w:rsidRPr="00BC61BD" w:rsidRDefault="00CA38CF">
                      <w:pPr>
                        <w:rPr>
                          <w:lang w:val="en-US"/>
                        </w:rPr>
                      </w:pPr>
                      <w:r w:rsidRPr="007134E2">
                        <w:rPr>
                          <w:noProof/>
                        </w:rPr>
                        <w:drawing>
                          <wp:inline distT="0" distB="0" distL="0" distR="0" wp14:anchorId="3CC58111" wp14:editId="290EA1BA">
                            <wp:extent cx="1793875" cy="633836"/>
                            <wp:effectExtent l="0" t="0" r="0" b="0"/>
                            <wp:docPr id="4" name="Picture 2" descr="Logotipo&#10;&#10;Descripción generada automá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Logotipo&#10;&#10;Descripción generada automáticament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alphaModFix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3875" cy="6338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722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42E9C4" wp14:editId="6E8A7E2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AFF26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E9C4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56AFF26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62D360F" w14:textId="73512D94" w:rsidR="00535962" w:rsidRPr="00535962" w:rsidRDefault="000000CD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52CCBE" wp14:editId="286B4565">
                <wp:simplePos x="0" y="0"/>
                <wp:positionH relativeFrom="column">
                  <wp:posOffset>4619709</wp:posOffset>
                </wp:positionH>
                <wp:positionV relativeFrom="paragraph">
                  <wp:posOffset>143289</wp:posOffset>
                </wp:positionV>
                <wp:extent cx="154512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512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26786" w14:textId="1BC40239" w:rsidR="0026335F" w:rsidRPr="0026335F" w:rsidRDefault="0017507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8CF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2CCBE" id="Text Box 12" o:spid="_x0000_s1033" type="#_x0000_t202" style="position:absolute;margin-left:363.75pt;margin-top:11.3pt;width:121.6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" filled="f" stroked="f">
                <v:textbox>
                  <w:txbxContent>
                    <w:p w14:paraId="08526786" w14:textId="1BC40239" w:rsidR="0026335F" w:rsidRPr="0026335F" w:rsidRDefault="0017507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A38CF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322AD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0EC2C6" wp14:editId="507FF113">
                <wp:simplePos x="0" y="0"/>
                <wp:positionH relativeFrom="column">
                  <wp:posOffset>781685</wp:posOffset>
                </wp:positionH>
                <wp:positionV relativeFrom="paragraph">
                  <wp:posOffset>212090</wp:posOffset>
                </wp:positionV>
                <wp:extent cx="3923665" cy="556895"/>
                <wp:effectExtent l="0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FD5F59F" w14:textId="77777777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E3C864B" w14:textId="0C4E79EF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  <w:p w14:paraId="12F8A133" w14:textId="77777777" w:rsidR="002E1412" w:rsidRPr="002E1412" w:rsidRDefault="002E56BF" w:rsidP="00D94EEA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EC2C6" id="Text Box 16" o:spid="_x0000_s1034" type="#_x0000_t202" style="position:absolute;margin-left:61.55pt;margin-top:16.7pt;width:308.95pt;height:43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FD5F59F" w14:textId="77777777" w:rsidR="002E56BF" w:rsidRDefault="002E56BF" w:rsidP="00A72F42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E3C864B" w14:textId="0C4E79EF" w:rsidR="002E56BF" w:rsidRDefault="002E56BF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  <w:p w14:paraId="12F8A133" w14:textId="77777777" w:rsidR="002E1412" w:rsidRPr="002E1412" w:rsidRDefault="002E56BF" w:rsidP="00D94EEA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</w:p>
    <w:p w14:paraId="2F7F9772" w14:textId="2A43103B" w:rsidR="00535962" w:rsidRDefault="0047222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85724E" wp14:editId="022FA8C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615E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5724E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B8615E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CE1BA85" w14:textId="2B47171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ABD4C72" w14:textId="5A372A48" w:rsidR="00A640BD" w:rsidRPr="00C66D08" w:rsidRDefault="0047222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7F2001" wp14:editId="50CCC1E4">
                <wp:simplePos x="0" y="0"/>
                <wp:positionH relativeFrom="column">
                  <wp:posOffset>939165</wp:posOffset>
                </wp:positionH>
                <wp:positionV relativeFrom="paragraph">
                  <wp:posOffset>158115</wp:posOffset>
                </wp:positionV>
                <wp:extent cx="3538220" cy="271780"/>
                <wp:effectExtent l="0" t="0" r="0" b="444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A9D6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F2001" id="Text Box 18" o:spid="_x0000_s1036" type="#_x0000_t202" style="position:absolute;left:0;text-align:left;margin-left:73.95pt;margin-top:12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OAqTiLdAAAACQEAAA8AAABkcnMv&#10;ZG93bnJldi54bWxMj8FOwzAMhu9IvEPkSVwQSzd1DStNJ0ACcd3YA6SN11ZrnKrJ1u7tMSc4Wb/8&#10;6ffnYje7XlxxDJ0nDatlAgKp9rajRsPx++PpGUSIhqzpPaGGGwbYlfd3hcmtn2iP10NsBJdQyI2G&#10;NsYhlzLULToTln5A4t3Jj85EjmMj7WgmLne9XCdJJp3piC+0ZsD3Fuvz4eI0nL6mx812qj7jUe3T&#10;7M10qvI3rR8W8+sLiIhz/IPhV5/VoWSnyl/IBtFzTtWWUQ3rlCcDKtmsQFQaMqVAloX8/0H5Aw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OAqTiLdAAAACQEAAA8AAAAAAAAAAAAAAAAA&#10;UgQAAGRycy9kb3ducmV2LnhtbFBLBQYAAAAABAAEAPMAAABcBQAAAAA=&#10;" stroked="f">
                <v:textbox>
                  <w:txbxContent>
                    <w:p w14:paraId="46DA9D6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B2A79DF" w14:textId="0D2D9C1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7922C4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B9E94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0370CD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F3F82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83F9F6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6F85C78" w14:textId="77777777" w:rsidTr="00E82502">
        <w:trPr>
          <w:cantSplit/>
          <w:trHeight w:val="440"/>
        </w:trPr>
        <w:tc>
          <w:tcPr>
            <w:tcW w:w="9252" w:type="dxa"/>
          </w:tcPr>
          <w:p w14:paraId="7E192DA0" w14:textId="39A88058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190545C" w14:textId="77777777" w:rsidTr="00E82502">
        <w:trPr>
          <w:cantSplit/>
          <w:trHeight w:val="440"/>
        </w:trPr>
        <w:tc>
          <w:tcPr>
            <w:tcW w:w="9252" w:type="dxa"/>
          </w:tcPr>
          <w:p w14:paraId="21003F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B0A157E" w14:textId="77777777" w:rsidTr="00E82502">
        <w:trPr>
          <w:cantSplit/>
          <w:trHeight w:val="440"/>
        </w:trPr>
        <w:tc>
          <w:tcPr>
            <w:tcW w:w="9252" w:type="dxa"/>
          </w:tcPr>
          <w:p w14:paraId="39011E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8B54146" w14:textId="77777777" w:rsidTr="00E82502">
        <w:trPr>
          <w:cantSplit/>
          <w:trHeight w:val="440"/>
        </w:trPr>
        <w:tc>
          <w:tcPr>
            <w:tcW w:w="9252" w:type="dxa"/>
          </w:tcPr>
          <w:p w14:paraId="4CE783B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55A666" w14:textId="77777777" w:rsidTr="00E82502">
        <w:trPr>
          <w:cantSplit/>
          <w:trHeight w:val="440"/>
        </w:trPr>
        <w:tc>
          <w:tcPr>
            <w:tcW w:w="9252" w:type="dxa"/>
          </w:tcPr>
          <w:p w14:paraId="0C95F7F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FED1DD2" w14:textId="77777777" w:rsidTr="00E82502">
        <w:trPr>
          <w:cantSplit/>
          <w:trHeight w:val="440"/>
        </w:trPr>
        <w:tc>
          <w:tcPr>
            <w:tcW w:w="9252" w:type="dxa"/>
          </w:tcPr>
          <w:p w14:paraId="20DD8CB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E6B430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F776D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79767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6601AB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69DBE2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A625F" w14:textId="77777777" w:rsidR="0044234A" w:rsidRDefault="0044234A" w:rsidP="001007E7">
      <w:pPr>
        <w:spacing w:after="0" w:line="240" w:lineRule="auto"/>
      </w:pPr>
      <w:r>
        <w:separator/>
      </w:r>
    </w:p>
  </w:endnote>
  <w:endnote w:type="continuationSeparator" w:id="0">
    <w:p w14:paraId="68A2F8D2" w14:textId="77777777" w:rsidR="0044234A" w:rsidRDefault="004423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61B6" w14:textId="4E64C4ED" w:rsidR="001007E7" w:rsidRDefault="00D7710E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9A0CAF5" wp14:editId="7896CD1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72227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465B52" wp14:editId="39996FD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2B84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9955D4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465B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F2B84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9955D4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72227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2A37B9" wp14:editId="6DF883A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BF850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A37B9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64BF850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5483B6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F1B2E9D" w14:textId="77777777" w:rsidR="00CA0E82" w:rsidRDefault="00CA0E82">
    <w:pPr>
      <w:pStyle w:val="Footer"/>
      <w:rPr>
        <w:rFonts w:ascii="Arial Narrow" w:hAnsi="Arial Narrow"/>
        <w:sz w:val="12"/>
      </w:rPr>
    </w:pPr>
  </w:p>
  <w:p w14:paraId="60D81B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D99198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575E0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7752" w14:textId="77777777" w:rsidR="0044234A" w:rsidRDefault="0044234A" w:rsidP="001007E7">
      <w:pPr>
        <w:spacing w:after="0" w:line="240" w:lineRule="auto"/>
      </w:pPr>
      <w:r>
        <w:separator/>
      </w:r>
    </w:p>
  </w:footnote>
  <w:footnote w:type="continuationSeparator" w:id="0">
    <w:p w14:paraId="012A5332" w14:textId="77777777" w:rsidR="0044234A" w:rsidRDefault="0044234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00CD"/>
    <w:rsid w:val="00034DD9"/>
    <w:rsid w:val="00045479"/>
    <w:rsid w:val="0005792C"/>
    <w:rsid w:val="000A6DDC"/>
    <w:rsid w:val="000B0DCD"/>
    <w:rsid w:val="000E02D9"/>
    <w:rsid w:val="001007E7"/>
    <w:rsid w:val="001020C0"/>
    <w:rsid w:val="00113279"/>
    <w:rsid w:val="0012083E"/>
    <w:rsid w:val="00134124"/>
    <w:rsid w:val="001466B0"/>
    <w:rsid w:val="00157600"/>
    <w:rsid w:val="00170EC5"/>
    <w:rsid w:val="0017507F"/>
    <w:rsid w:val="00181E8D"/>
    <w:rsid w:val="00194FF2"/>
    <w:rsid w:val="001A3F92"/>
    <w:rsid w:val="001F73A7"/>
    <w:rsid w:val="002009A7"/>
    <w:rsid w:val="00253DBA"/>
    <w:rsid w:val="0026335F"/>
    <w:rsid w:val="0028487B"/>
    <w:rsid w:val="002932DD"/>
    <w:rsid w:val="00295BD4"/>
    <w:rsid w:val="002C3AE3"/>
    <w:rsid w:val="002D451D"/>
    <w:rsid w:val="002E1412"/>
    <w:rsid w:val="002E56BF"/>
    <w:rsid w:val="002F166B"/>
    <w:rsid w:val="00314023"/>
    <w:rsid w:val="00341484"/>
    <w:rsid w:val="003651AD"/>
    <w:rsid w:val="003773E8"/>
    <w:rsid w:val="00392351"/>
    <w:rsid w:val="003A6141"/>
    <w:rsid w:val="00404131"/>
    <w:rsid w:val="0042490F"/>
    <w:rsid w:val="004379A6"/>
    <w:rsid w:val="0044234A"/>
    <w:rsid w:val="00446E19"/>
    <w:rsid w:val="00456C17"/>
    <w:rsid w:val="00466B9C"/>
    <w:rsid w:val="00472227"/>
    <w:rsid w:val="004B30DA"/>
    <w:rsid w:val="004D45A8"/>
    <w:rsid w:val="005219FD"/>
    <w:rsid w:val="00535962"/>
    <w:rsid w:val="00555F20"/>
    <w:rsid w:val="00611A07"/>
    <w:rsid w:val="0062592A"/>
    <w:rsid w:val="00646AEF"/>
    <w:rsid w:val="006506D0"/>
    <w:rsid w:val="00651E48"/>
    <w:rsid w:val="00666D56"/>
    <w:rsid w:val="006709BC"/>
    <w:rsid w:val="006F567F"/>
    <w:rsid w:val="00725091"/>
    <w:rsid w:val="007322AD"/>
    <w:rsid w:val="00780880"/>
    <w:rsid w:val="007B0E1F"/>
    <w:rsid w:val="007B6F6F"/>
    <w:rsid w:val="007D6CDD"/>
    <w:rsid w:val="007E7F75"/>
    <w:rsid w:val="00816555"/>
    <w:rsid w:val="00817E65"/>
    <w:rsid w:val="00820C9F"/>
    <w:rsid w:val="0082707E"/>
    <w:rsid w:val="008315B0"/>
    <w:rsid w:val="00892BCF"/>
    <w:rsid w:val="008B3AE5"/>
    <w:rsid w:val="008C388B"/>
    <w:rsid w:val="00901497"/>
    <w:rsid w:val="009374D5"/>
    <w:rsid w:val="00966EEE"/>
    <w:rsid w:val="00977C54"/>
    <w:rsid w:val="009B1DFC"/>
    <w:rsid w:val="00A16099"/>
    <w:rsid w:val="00A337E1"/>
    <w:rsid w:val="00A640BD"/>
    <w:rsid w:val="00A641A7"/>
    <w:rsid w:val="00A72F42"/>
    <w:rsid w:val="00A942EF"/>
    <w:rsid w:val="00AC0901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38CF"/>
    <w:rsid w:val="00CA4661"/>
    <w:rsid w:val="00CE513C"/>
    <w:rsid w:val="00CE67A3"/>
    <w:rsid w:val="00D1201E"/>
    <w:rsid w:val="00D24FA7"/>
    <w:rsid w:val="00D45A3E"/>
    <w:rsid w:val="00D46D0A"/>
    <w:rsid w:val="00D57DC8"/>
    <w:rsid w:val="00D64696"/>
    <w:rsid w:val="00D7710E"/>
    <w:rsid w:val="00D90D49"/>
    <w:rsid w:val="00D94EEA"/>
    <w:rsid w:val="00DC5D96"/>
    <w:rsid w:val="00DD4F3E"/>
    <w:rsid w:val="00E13E55"/>
    <w:rsid w:val="00E26162"/>
    <w:rsid w:val="00E82502"/>
    <w:rsid w:val="00EA6B34"/>
    <w:rsid w:val="00EA7406"/>
    <w:rsid w:val="00EE1E7B"/>
    <w:rsid w:val="00F225BF"/>
    <w:rsid w:val="00F30158"/>
    <w:rsid w:val="00F53753"/>
    <w:rsid w:val="00F7167E"/>
    <w:rsid w:val="00F7443C"/>
    <w:rsid w:val="00F84D68"/>
    <w:rsid w:val="00F9504D"/>
    <w:rsid w:val="00F97078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1850246B"/>
  <w15:docId w15:val="{44BA1E18-C3CA-4FA2-812E-FD53C81D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56A5-0D0B-4002-902A-138CA78B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9</cp:revision>
  <cp:lastPrinted>2011-03-04T18:48:00Z</cp:lastPrinted>
  <dcterms:created xsi:type="dcterms:W3CDTF">2021-03-25T13:57:00Z</dcterms:created>
  <dcterms:modified xsi:type="dcterms:W3CDTF">2023-04-21T17:00:00Z</dcterms:modified>
</cp:coreProperties>
</file>